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6DC32FB9" w:rsidR="002C2B31" w:rsidRDefault="00034C9F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4C9F">
        <w:rPr>
          <w:b/>
          <w:noProof/>
          <w:sz w:val="24"/>
        </w:rPr>
        <w:t>3GPP TSG-RAN WG2 Meeting #1</w:t>
      </w:r>
      <w:r w:rsidR="0006464C">
        <w:rPr>
          <w:b/>
          <w:noProof/>
          <w:sz w:val="24"/>
        </w:rPr>
        <w:t>1</w:t>
      </w:r>
      <w:r w:rsidR="0036642B">
        <w:rPr>
          <w:b/>
          <w:noProof/>
          <w:sz w:val="24"/>
        </w:rPr>
        <w:t>2</w:t>
      </w:r>
      <w:r w:rsidR="00065471">
        <w:rPr>
          <w:b/>
          <w:noProof/>
          <w:sz w:val="24"/>
        </w:rPr>
        <w:t>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2C2B31"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</w:t>
      </w:r>
      <w:r w:rsidR="00975EC2">
        <w:rPr>
          <w:b/>
          <w:i/>
          <w:noProof/>
          <w:sz w:val="28"/>
        </w:rPr>
        <w:t>9209</w:t>
      </w:r>
    </w:p>
    <w:p w14:paraId="2183209E" w14:textId="1BD53F5A" w:rsidR="002C2B31" w:rsidRDefault="0006464C" w:rsidP="002C2B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34C9F" w:rsidRPr="00034C9F">
        <w:rPr>
          <w:b/>
          <w:noProof/>
          <w:sz w:val="24"/>
        </w:rPr>
        <w:t xml:space="preserve">, </w:t>
      </w:r>
      <w:r w:rsidR="007D72C0">
        <w:rPr>
          <w:b/>
          <w:noProof/>
          <w:sz w:val="24"/>
        </w:rPr>
        <w:t xml:space="preserve">November, </w:t>
      </w:r>
      <w:r w:rsidR="00034C9F" w:rsidRPr="00034C9F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27EC6F39" w:rsidR="001E41F3" w:rsidRPr="00410371" w:rsidRDefault="00975E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29F0F18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33A1FD2A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BAB">
              <w:rPr>
                <w:b/>
                <w:noProof/>
                <w:sz w:val="28"/>
              </w:rPr>
              <w:t>6</w:t>
            </w:r>
            <w:r w:rsidR="00DE0210">
              <w:rPr>
                <w:b/>
                <w:noProof/>
                <w:sz w:val="28"/>
              </w:rPr>
              <w:t>.</w:t>
            </w:r>
            <w:r w:rsidR="00AC3E85">
              <w:rPr>
                <w:b/>
                <w:noProof/>
                <w:sz w:val="28"/>
              </w:rPr>
              <w:t>2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B6F0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33CEFCB5" w:rsidR="001E41F3" w:rsidRDefault="0070297E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Corrections </w:t>
            </w:r>
            <w:r w:rsidR="00D524A9">
              <w:rPr>
                <w:rFonts w:hint="eastAsia"/>
                <w:lang w:eastAsia="zh-CN"/>
              </w:rPr>
              <w:t xml:space="preserve">for </w:t>
            </w:r>
            <w:r w:rsidR="000E4153">
              <w:rPr>
                <w:lang w:eastAsia="zh-CN"/>
              </w:rPr>
              <w:t xml:space="preserve">setting of range </w:t>
            </w:r>
            <w:r w:rsidR="00BC1CB7">
              <w:rPr>
                <w:lang w:eastAsia="zh-CN"/>
              </w:rPr>
              <w:t xml:space="preserve">parameter </w:t>
            </w:r>
            <w:r w:rsidR="000E4153">
              <w:rPr>
                <w:lang w:eastAsia="zh-CN"/>
              </w:rPr>
              <w:t>in SCI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1ED93399" w:rsidR="001E41F3" w:rsidRPr="008471DC" w:rsidRDefault="004C15FB" w:rsidP="00DE0210">
            <w:pPr>
              <w:pStyle w:val="CRCoverPage"/>
              <w:spacing w:after="0"/>
              <w:ind w:left="100"/>
            </w:pPr>
            <w:proofErr w:type="spellStart"/>
            <w:r w:rsidRPr="000E4C22">
              <w:rPr>
                <w:rFonts w:cs="Arial"/>
                <w:sz w:val="22"/>
                <w:szCs w:val="22"/>
                <w:lang w:val="en-US"/>
              </w:rPr>
              <w:t>InterDigital</w:t>
            </w:r>
            <w:proofErr w:type="spellEnd"/>
            <w:r w:rsidRPr="000E4C22">
              <w:rPr>
                <w:rFonts w:cs="Arial"/>
                <w:sz w:val="22"/>
                <w:szCs w:val="22"/>
                <w:lang w:val="en-US"/>
              </w:rPr>
              <w:t xml:space="preserve"> Inc.</w:t>
            </w:r>
            <w:r>
              <w:rPr>
                <w:rFonts w:cs="Arial"/>
                <w:sz w:val="22"/>
                <w:szCs w:val="22"/>
                <w:lang w:val="en-US"/>
              </w:rPr>
              <w:t xml:space="preserve">, Apple, Ericsson, Qualcomm, Nokia,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Mediatek</w:t>
            </w:r>
            <w:proofErr w:type="spellEnd"/>
            <w:r>
              <w:rPr>
                <w:rFonts w:cs="Arial"/>
                <w:sz w:val="22"/>
                <w:szCs w:val="22"/>
                <w:lang w:val="en-US"/>
              </w:rPr>
              <w:t xml:space="preserve">, </w:t>
            </w:r>
            <w:r w:rsidRPr="00BE695E">
              <w:rPr>
                <w:rFonts w:cs="Arial"/>
                <w:sz w:val="22"/>
                <w:szCs w:val="22"/>
                <w:lang w:val="en-US"/>
              </w:rPr>
              <w:t>Fraunhofer HHI, Fraunhofer IIS</w:t>
            </w:r>
            <w:r w:rsidR="008471DC">
              <w:rPr>
                <w:rFonts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471DC">
              <w:rPr>
                <w:rFonts w:cs="Arial"/>
                <w:sz w:val="22"/>
                <w:szCs w:val="22"/>
                <w:lang w:val="en-US"/>
              </w:rPr>
              <w:t>Convida</w:t>
            </w:r>
            <w:proofErr w:type="spellEnd"/>
            <w:r w:rsidR="00A2056A">
              <w:rPr>
                <w:rFonts w:cs="Arial"/>
                <w:sz w:val="22"/>
                <w:szCs w:val="22"/>
                <w:lang w:val="en-US"/>
              </w:rPr>
              <w:t xml:space="preserve"> Wireless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00C1CD96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4C15FB">
              <w:rPr>
                <w:noProof/>
              </w:rPr>
              <w:t>8</w:t>
            </w:r>
            <w:r w:rsidR="004869AF">
              <w:rPr>
                <w:noProof/>
              </w:rPr>
              <w:t>-</w:t>
            </w:r>
            <w:r w:rsidR="004C15FB">
              <w:rPr>
                <w:noProof/>
              </w:rPr>
              <w:t>17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43C3C387" w:rsidR="001E41F3" w:rsidRDefault="004C15FB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83BD" w14:textId="0AAD878F" w:rsidR="003552FB" w:rsidRDefault="003C01D7" w:rsidP="003552FB">
            <w:pPr>
              <w:pStyle w:val="BodyText"/>
            </w:pPr>
            <w:r>
              <w:t xml:space="preserve">When </w:t>
            </w:r>
            <w:r w:rsidR="00957F81">
              <w:t xml:space="preserve">LCHs configured with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 are multiplexed together with LCHs configured without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, the UE uses the largest range of those LCHs configured with </w:t>
            </w:r>
            <w:proofErr w:type="spellStart"/>
            <w:r w:rsidR="00957F81">
              <w:t>sl-TransRange</w:t>
            </w:r>
            <w:proofErr w:type="spellEnd"/>
            <w:r w:rsidR="00957F81">
              <w:t xml:space="preserve"> in the SCI.  This may affect the QoS of the LCHs configured without </w:t>
            </w:r>
            <w:proofErr w:type="spellStart"/>
            <w:r w:rsidR="00957F81">
              <w:t>sl-TransRange</w:t>
            </w:r>
            <w:proofErr w:type="spellEnd"/>
            <w:r w:rsidR="00957F81">
              <w:t>.</w:t>
            </w:r>
          </w:p>
          <w:p w14:paraId="2BD89A62" w14:textId="77777777" w:rsidR="00D524A9" w:rsidRDefault="00D524A9" w:rsidP="00065471">
            <w:pPr>
              <w:pStyle w:val="Doc-text2"/>
              <w:ind w:left="0" w:firstLine="0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32E3E18A" w:rsidR="00251231" w:rsidRDefault="00957F81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5.22.1.4.1.2, do not allow multiplexing LCHs with and without configured sl-TransRange together.</w:t>
            </w:r>
          </w:p>
          <w:p w14:paraId="6B50360F" w14:textId="7F36CFDC" w:rsidR="00065471" w:rsidRDefault="00065471" w:rsidP="00DF7068">
            <w:pPr>
              <w:pStyle w:val="CRCoverPage"/>
              <w:spacing w:after="0"/>
              <w:rPr>
                <w:noProof/>
              </w:rPr>
            </w:pPr>
          </w:p>
          <w:p w14:paraId="6E350D33" w14:textId="77777777" w:rsidR="00065471" w:rsidRPr="00C34DEB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0C7769B" w14:textId="7400A666" w:rsidR="00065471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57FC7A2F" w14:textId="088506CA" w:rsid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SL </w:t>
            </w:r>
            <w:r w:rsidR="00065471">
              <w:rPr>
                <w:noProof/>
                <w:lang w:eastAsia="zh-TW"/>
              </w:rPr>
              <w:t>LCP</w:t>
            </w:r>
            <w:r>
              <w:rPr>
                <w:noProof/>
                <w:lang w:eastAsia="zh-TW"/>
              </w:rPr>
              <w:t xml:space="preserve"> </w:t>
            </w:r>
          </w:p>
          <w:p w14:paraId="0C098FCD" w14:textId="65DE5F8C" w:rsidR="00065471" w:rsidRDefault="00065471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</w:p>
          <w:p w14:paraId="4E5E6FF8" w14:textId="77777777" w:rsidR="00065471" w:rsidRPr="006C5934" w:rsidRDefault="00065471" w:rsidP="00065471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F0460EB" w14:textId="7792F4FB" w:rsidR="00065471" w:rsidRPr="00065471" w:rsidRDefault="004E5200" w:rsidP="00065471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 inter-operability issue is identified.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26D58088" w:rsidR="00251231" w:rsidRDefault="004C15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for some LCHs without sl-TransRange may not be met when multiplexed with LCHs having sl-TransRange configured.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C736C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6304314A" w:rsidR="001E41F3" w:rsidRDefault="000654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0D907F8A" w:rsidR="006E1C4E" w:rsidRDefault="006E1C4E" w:rsidP="000654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7AA83B11" w14:textId="77777777" w:rsidR="0032229A" w:rsidRPr="00526D39" w:rsidRDefault="0032229A" w:rsidP="0032229A">
      <w:pPr>
        <w:pStyle w:val="Heading6"/>
        <w:rPr>
          <w:rFonts w:eastAsia="Yu Mincho"/>
        </w:rPr>
      </w:pPr>
      <w:bookmarkStart w:id="3" w:name="_Toc37296257"/>
      <w:r w:rsidRPr="00526D39">
        <w:rPr>
          <w:rFonts w:eastAsia="Yu Mincho"/>
        </w:rPr>
        <w:t>5.22.1.4.1.2</w:t>
      </w:r>
      <w:r w:rsidRPr="00526D39">
        <w:rPr>
          <w:rFonts w:eastAsia="Yu Mincho"/>
        </w:rPr>
        <w:tab/>
      </w:r>
      <w:r w:rsidRPr="00526D39">
        <w:rPr>
          <w:lang w:eastAsia="ko-KR"/>
        </w:rPr>
        <w:t>Selection of logical channels</w:t>
      </w:r>
      <w:bookmarkEnd w:id="3"/>
    </w:p>
    <w:p w14:paraId="22EF0173" w14:textId="77777777" w:rsidR="0032229A" w:rsidRPr="00526D39" w:rsidRDefault="0032229A" w:rsidP="0032229A">
      <w:pPr>
        <w:rPr>
          <w:lang w:eastAsia="ko-KR"/>
        </w:rPr>
      </w:pPr>
      <w:r w:rsidRPr="00526D39">
        <w:rPr>
          <w:lang w:eastAsia="ko-KR"/>
        </w:rPr>
        <w:t>The MAC entity shall</w:t>
      </w:r>
      <w:r w:rsidRPr="00526D39">
        <w:rPr>
          <w:noProof/>
        </w:rPr>
        <w:t xml:space="preserve"> for each SCI corresponding to a new transmission</w:t>
      </w:r>
      <w:r w:rsidRPr="00526D39">
        <w:rPr>
          <w:lang w:eastAsia="ko-KR"/>
        </w:rPr>
        <w:t>:</w:t>
      </w:r>
    </w:p>
    <w:p w14:paraId="46175F6F" w14:textId="77777777" w:rsidR="0032229A" w:rsidRPr="00526D39" w:rsidRDefault="0032229A" w:rsidP="0032229A">
      <w:pPr>
        <w:pStyle w:val="B1"/>
        <w:rPr>
          <w:noProof/>
        </w:rPr>
      </w:pPr>
      <w:r w:rsidRPr="00526D39">
        <w:rPr>
          <w:noProof/>
        </w:rPr>
        <w:t>1&gt;</w:t>
      </w:r>
      <w:r w:rsidRPr="00526D39">
        <w:rPr>
          <w:noProof/>
        </w:rPr>
        <w:tab/>
        <w:t xml:space="preserve">select a Destination associated to one of unicast, groupcast and broadcast, having the logical channel with the highest priority or the MAC CE, among the logical channels that </w:t>
      </w:r>
      <w:r w:rsidRPr="00526D39">
        <w:rPr>
          <w:lang w:eastAsia="ko-KR"/>
        </w:rPr>
        <w:t>satisfy all the following conditions and MAC CE(s), if any, for the SL grant associated to the SCI</w:t>
      </w:r>
      <w:r w:rsidRPr="00526D39">
        <w:rPr>
          <w:noProof/>
        </w:rPr>
        <w:t>:</w:t>
      </w:r>
    </w:p>
    <w:p w14:paraId="09B50A2E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>SL data is available for transmission; and</w:t>
      </w:r>
    </w:p>
    <w:p w14:paraId="01544CEC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SBj</w:t>
      </w:r>
      <w:proofErr w:type="spellEnd"/>
      <w:r w:rsidRPr="00526D39">
        <w:rPr>
          <w:lang w:eastAsia="ko-KR"/>
        </w:rPr>
        <w:t xml:space="preserve"> </w:t>
      </w:r>
      <w:r w:rsidRPr="00526D39">
        <w:rPr>
          <w:noProof/>
        </w:rPr>
        <w:t xml:space="preserve">&gt; 0, in case there is any logical channel having </w:t>
      </w:r>
      <w:proofErr w:type="spellStart"/>
      <w:r w:rsidRPr="00526D39">
        <w:rPr>
          <w:i/>
          <w:lang w:eastAsia="ko-KR"/>
        </w:rPr>
        <w:t>SBj</w:t>
      </w:r>
      <w:proofErr w:type="spellEnd"/>
      <w:r w:rsidRPr="00526D39">
        <w:rPr>
          <w:lang w:eastAsia="ko-KR"/>
        </w:rPr>
        <w:t xml:space="preserve"> </w:t>
      </w:r>
      <w:r w:rsidRPr="00526D39">
        <w:rPr>
          <w:noProof/>
        </w:rPr>
        <w:t>&gt; 0; and</w:t>
      </w:r>
    </w:p>
    <w:p w14:paraId="1A17B4C8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i/>
          <w:lang w:eastAsia="ko-KR"/>
        </w:rPr>
        <w:t>sl-configuredSLGrantType1Allowed</w:t>
      </w:r>
      <w:r w:rsidRPr="00526D39">
        <w:rPr>
          <w:lang w:eastAsia="ko-KR"/>
        </w:rPr>
        <w:t xml:space="preserve">, if configured, is set to </w:t>
      </w:r>
      <w:r w:rsidRPr="00526D39">
        <w:rPr>
          <w:i/>
          <w:lang w:eastAsia="ko-KR"/>
        </w:rPr>
        <w:t>true</w:t>
      </w:r>
      <w:r w:rsidRPr="00526D39">
        <w:rPr>
          <w:lang w:eastAsia="ko-KR"/>
        </w:rPr>
        <w:t xml:space="preserve"> in case the SL grant is a Configured Grant Type 1;</w:t>
      </w:r>
    </w:p>
    <w:p w14:paraId="1A7F153B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sl</w:t>
      </w:r>
      <w:proofErr w:type="spellEnd"/>
      <w:r w:rsidRPr="00526D39">
        <w:rPr>
          <w:i/>
          <w:lang w:eastAsia="ko-KR"/>
        </w:rPr>
        <w:t>-</w:t>
      </w:r>
      <w:proofErr w:type="spellStart"/>
      <w:r w:rsidRPr="00526D39">
        <w:rPr>
          <w:i/>
          <w:lang w:eastAsia="ko-KR"/>
        </w:rPr>
        <w:t>allowedCG</w:t>
      </w:r>
      <w:proofErr w:type="spellEnd"/>
      <w:r w:rsidRPr="00526D39">
        <w:rPr>
          <w:i/>
          <w:lang w:eastAsia="ko-KR"/>
        </w:rPr>
        <w:t>-List</w:t>
      </w:r>
      <w:r w:rsidRPr="00526D39">
        <w:rPr>
          <w:lang w:eastAsia="ko-KR"/>
        </w:rPr>
        <w:t>, if configured, includes the configured grant index associated to the SL grant; and</w:t>
      </w:r>
    </w:p>
    <w:p w14:paraId="185E3CBC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 xml:space="preserve">, if </w:t>
      </w:r>
      <w:r w:rsidRPr="00526D39">
        <w:t>PSFCH is not configured for the SL grant associated to the SCI.</w:t>
      </w:r>
    </w:p>
    <w:p w14:paraId="724CAE48" w14:textId="77777777" w:rsidR="0032229A" w:rsidRPr="00526D39" w:rsidRDefault="0032229A" w:rsidP="0032229A">
      <w:pPr>
        <w:pStyle w:val="NO"/>
        <w:rPr>
          <w:lang w:eastAsia="ko-KR"/>
        </w:rPr>
      </w:pPr>
      <w:r w:rsidRPr="00526D39">
        <w:rPr>
          <w:lang w:eastAsia="ko-KR"/>
        </w:rPr>
        <w:t>NOTE:</w:t>
      </w:r>
      <w:r w:rsidRPr="00526D39">
        <w:rPr>
          <w:lang w:eastAsia="ko-KR"/>
        </w:rPr>
        <w:tab/>
        <w:t xml:space="preserve">If multiple Destinations have the </w:t>
      </w:r>
      <w:r w:rsidRPr="00526D39">
        <w:rPr>
          <w:noProof/>
        </w:rPr>
        <w:t xml:space="preserve">logical channels satisfying </w:t>
      </w:r>
      <w:r w:rsidRPr="00526D39">
        <w:rPr>
          <w:lang w:eastAsia="ko-KR"/>
        </w:rPr>
        <w:t>all conditions above</w:t>
      </w:r>
      <w:r w:rsidRPr="00526D39">
        <w:rPr>
          <w:noProof/>
        </w:rPr>
        <w:t xml:space="preserve"> with the same highest priority or if multiple Destinations have the MAC CE</w:t>
      </w:r>
      <w:r w:rsidRPr="00526D39">
        <w:rPr>
          <w:lang w:eastAsia="ko-KR"/>
        </w:rPr>
        <w:t>, which Destination is selected among them is up to UE implementation.</w:t>
      </w:r>
    </w:p>
    <w:p w14:paraId="02C6E846" w14:textId="77777777" w:rsidR="0032229A" w:rsidRPr="00526D39" w:rsidRDefault="0032229A" w:rsidP="0032229A">
      <w:pPr>
        <w:pStyle w:val="B1"/>
        <w:rPr>
          <w:lang w:eastAsia="ko-KR"/>
        </w:rPr>
      </w:pPr>
      <w:r w:rsidRPr="00526D39">
        <w:rPr>
          <w:lang w:eastAsia="ko-KR"/>
        </w:rPr>
        <w:t>1&gt;</w:t>
      </w:r>
      <w:r w:rsidRPr="00526D3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23C974B6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>SL data is available for transmission; and</w:t>
      </w:r>
    </w:p>
    <w:p w14:paraId="028F3534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i/>
          <w:lang w:eastAsia="ko-KR"/>
        </w:rPr>
        <w:t>sl-configuredSLGrantType1Allowed</w:t>
      </w:r>
      <w:r w:rsidRPr="00526D39">
        <w:rPr>
          <w:lang w:eastAsia="ko-KR"/>
        </w:rPr>
        <w:t xml:space="preserve">, if configured, is set to </w:t>
      </w:r>
      <w:r w:rsidRPr="00526D39">
        <w:rPr>
          <w:i/>
          <w:lang w:eastAsia="ko-KR"/>
        </w:rPr>
        <w:t>true</w:t>
      </w:r>
      <w:r w:rsidRPr="00526D39">
        <w:rPr>
          <w:lang w:eastAsia="ko-KR"/>
        </w:rPr>
        <w:t xml:space="preserve"> in case the SL grant is a Configured Grant Type 1; and</w:t>
      </w:r>
    </w:p>
    <w:p w14:paraId="4AF8B028" w14:textId="77777777" w:rsidR="0032229A" w:rsidRPr="00526D39" w:rsidRDefault="0032229A" w:rsidP="0032229A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proofErr w:type="spellStart"/>
      <w:r w:rsidRPr="00526D39">
        <w:rPr>
          <w:i/>
          <w:lang w:eastAsia="ko-KR"/>
        </w:rPr>
        <w:t>sl</w:t>
      </w:r>
      <w:proofErr w:type="spellEnd"/>
      <w:r w:rsidRPr="00526D39">
        <w:rPr>
          <w:i/>
          <w:lang w:eastAsia="ko-KR"/>
        </w:rPr>
        <w:t>-</w:t>
      </w:r>
      <w:proofErr w:type="spellStart"/>
      <w:r w:rsidRPr="00526D39">
        <w:rPr>
          <w:i/>
          <w:lang w:eastAsia="ko-KR"/>
        </w:rPr>
        <w:t>allowedCG</w:t>
      </w:r>
      <w:proofErr w:type="spellEnd"/>
      <w:r w:rsidRPr="00526D39">
        <w:rPr>
          <w:i/>
          <w:lang w:eastAsia="ko-KR"/>
        </w:rPr>
        <w:t>-List</w:t>
      </w:r>
      <w:r w:rsidRPr="00526D39">
        <w:rPr>
          <w:lang w:eastAsia="ko-KR"/>
        </w:rPr>
        <w:t>, if configured, includes the configured grant index associated to the SL grant; and</w:t>
      </w:r>
    </w:p>
    <w:p w14:paraId="418AC513" w14:textId="77777777" w:rsidR="0032229A" w:rsidRPr="00526D39" w:rsidRDefault="0032229A" w:rsidP="0032229A">
      <w:pPr>
        <w:pStyle w:val="B2"/>
        <w:rPr>
          <w:noProof/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rPr>
          <w:rFonts w:eastAsia="Malgun Gothic"/>
          <w:lang w:eastAsia="ko-KR"/>
        </w:rPr>
        <w:t xml:space="preserve">if </w:t>
      </w:r>
      <w:r w:rsidRPr="00526D39">
        <w:rPr>
          <w:noProof/>
        </w:rPr>
        <w:t>the MAC entity has been configured with Sidelink resource allocation mode 1</w:t>
      </w:r>
      <w:r w:rsidRPr="00526D39">
        <w:rPr>
          <w:noProof/>
          <w:lang w:eastAsia="ko-KR"/>
        </w:rPr>
        <w:t xml:space="preserve"> and</w:t>
      </w:r>
      <w:r w:rsidRPr="00526D39">
        <w:t xml:space="preserve"> </w:t>
      </w:r>
      <w:r w:rsidRPr="00526D39">
        <w:rPr>
          <w:rFonts w:eastAsia="Malgun Gothic"/>
          <w:lang w:eastAsia="ko-KR"/>
        </w:rPr>
        <w:t xml:space="preserve">PSFCH </w:t>
      </w:r>
      <w:r w:rsidRPr="00526D39">
        <w:rPr>
          <w:noProof/>
          <w:lang w:eastAsia="ko-KR"/>
        </w:rPr>
        <w:t>is configured for the sidelink grant associated to the SCI:</w:t>
      </w:r>
    </w:p>
    <w:p w14:paraId="03B752E2" w14:textId="77777777" w:rsidR="0032229A" w:rsidRPr="00526D39" w:rsidRDefault="0032229A" w:rsidP="0032229A">
      <w:pPr>
        <w:pStyle w:val="B3"/>
        <w:rPr>
          <w:rFonts w:eastAsia="Malgun Gothic"/>
          <w:i/>
          <w:lang w:eastAsia="ko-KR"/>
        </w:rPr>
      </w:pPr>
      <w:r w:rsidRPr="00526D39">
        <w:rPr>
          <w:lang w:eastAsia="ko-KR"/>
        </w:rPr>
        <w:t>3&gt;</w:t>
      </w:r>
      <w:r w:rsidRPr="00526D39">
        <w:rPr>
          <w:rFonts w:eastAsia="Malgun Gothic"/>
          <w:lang w:eastAsia="ko-KR"/>
        </w:rPr>
        <w:tab/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>enabled</w:t>
      </w:r>
      <w:r w:rsidRPr="00526D39">
        <w:rPr>
          <w:rFonts w:eastAsia="Malgun Gothic"/>
          <w:lang w:eastAsia="ko-KR"/>
        </w:rPr>
        <w:t xml:space="preserve">, 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 xml:space="preserve">enabled </w:t>
      </w:r>
      <w:r w:rsidRPr="00526D39">
        <w:rPr>
          <w:rFonts w:eastAsia="Malgun Gothic"/>
          <w:lang w:eastAsia="ko-KR"/>
        </w:rPr>
        <w:t>for the highest priority logical channel satisfying the above conditions</w:t>
      </w:r>
      <w:r w:rsidRPr="00526D39">
        <w:rPr>
          <w:rFonts w:eastAsia="Malgun Gothic"/>
          <w:i/>
          <w:lang w:eastAsia="ko-KR"/>
        </w:rPr>
        <w:t xml:space="preserve">; </w:t>
      </w:r>
      <w:r w:rsidRPr="00526D39">
        <w:rPr>
          <w:rFonts w:eastAsia="Malgun Gothic"/>
          <w:lang w:eastAsia="ko-KR"/>
        </w:rPr>
        <w:t>or</w:t>
      </w:r>
    </w:p>
    <w:p w14:paraId="2AF34793" w14:textId="77777777" w:rsidR="0032229A" w:rsidRPr="00526D39" w:rsidRDefault="0032229A" w:rsidP="0032229A">
      <w:pPr>
        <w:pStyle w:val="B3"/>
        <w:rPr>
          <w:rFonts w:eastAsia="Malgun Gothic"/>
          <w:lang w:eastAsia="ko-KR"/>
        </w:rPr>
      </w:pPr>
      <w:r w:rsidRPr="00526D39">
        <w:rPr>
          <w:lang w:eastAsia="ko-KR"/>
        </w:rPr>
        <w:t xml:space="preserve">3&gt;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>,</w:t>
      </w:r>
      <w:r w:rsidRPr="00526D39">
        <w:rPr>
          <w:rFonts w:eastAsia="Malgun Gothic"/>
          <w:i/>
          <w:lang w:eastAsia="ko-KR"/>
        </w:rPr>
        <w:t xml:space="preserve"> </w:t>
      </w:r>
      <w:r w:rsidRPr="00526D39">
        <w:rPr>
          <w:rFonts w:eastAsia="Malgun Gothic"/>
          <w:lang w:eastAsia="ko-KR"/>
        </w:rPr>
        <w:t xml:space="preserve">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is set to </w:t>
      </w:r>
      <w:r w:rsidRPr="00526D39">
        <w:rPr>
          <w:rFonts w:eastAsia="Malgun Gothic"/>
          <w:i/>
          <w:lang w:eastAsia="ko-KR"/>
        </w:rPr>
        <w:t xml:space="preserve">disabled </w:t>
      </w:r>
      <w:r w:rsidRPr="00526D39">
        <w:rPr>
          <w:rFonts w:eastAsia="Malgun Gothic"/>
          <w:lang w:eastAsia="ko-KR"/>
        </w:rPr>
        <w:t>for the highest priority logical channel satisfying the above conditions.</w:t>
      </w:r>
    </w:p>
    <w:p w14:paraId="520D90F7" w14:textId="77777777" w:rsidR="0032229A" w:rsidRPr="00526D39" w:rsidRDefault="0032229A" w:rsidP="0032229A">
      <w:pPr>
        <w:pStyle w:val="B2"/>
        <w:rPr>
          <w:rFonts w:eastAsia="Malgun Gothic"/>
          <w:lang w:eastAsia="ko-KR"/>
        </w:rPr>
      </w:pPr>
      <w:r w:rsidRPr="00526D39">
        <w:rPr>
          <w:rFonts w:eastAsia="Malgun Gothic" w:hint="eastAsia"/>
          <w:lang w:eastAsia="ko-KR"/>
        </w:rPr>
        <w:t>2&gt;</w:t>
      </w:r>
      <w:r w:rsidRPr="00526D39">
        <w:rPr>
          <w:rFonts w:eastAsia="Malgun Gothic" w:hint="eastAsia"/>
          <w:lang w:eastAsia="ko-KR"/>
        </w:rPr>
        <w:tab/>
      </w:r>
      <w:r w:rsidRPr="00526D39">
        <w:rPr>
          <w:rFonts w:eastAsia="Malgun Gothic"/>
          <w:lang w:eastAsia="ko-KR"/>
        </w:rPr>
        <w:t>else:</w:t>
      </w:r>
    </w:p>
    <w:p w14:paraId="6D7F4744" w14:textId="4694399D" w:rsidR="0032229A" w:rsidRDefault="0032229A" w:rsidP="0032229A">
      <w:pPr>
        <w:pStyle w:val="B3"/>
        <w:rPr>
          <w:rFonts w:eastAsia="Malgun Gothic"/>
          <w:lang w:eastAsia="ko-KR"/>
        </w:rPr>
      </w:pPr>
      <w:r w:rsidRPr="00526D39">
        <w:rPr>
          <w:lang w:eastAsia="ko-KR"/>
        </w:rPr>
        <w:t xml:space="preserve">3&gt;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rFonts w:eastAsia="Malgun Gothic"/>
          <w:lang w:eastAsia="ko-KR"/>
        </w:rPr>
        <w:t>.</w:t>
      </w:r>
    </w:p>
    <w:p w14:paraId="65E59EBE" w14:textId="3DFC3128" w:rsidR="004E5200" w:rsidRPr="004E5200" w:rsidRDefault="004E5200" w:rsidP="004E5200">
      <w:pPr>
        <w:pStyle w:val="B2"/>
        <w:rPr>
          <w:color w:val="FF0000"/>
          <w:u w:val="single"/>
          <w:lang w:eastAsia="ko-KR"/>
        </w:rPr>
      </w:pPr>
      <w:r w:rsidRPr="004E5200">
        <w:rPr>
          <w:color w:val="FF0000"/>
          <w:u w:val="single"/>
          <w:lang w:eastAsia="ko-KR"/>
        </w:rPr>
        <w:t xml:space="preserve">2&gt; </w:t>
      </w:r>
      <w:r>
        <w:rPr>
          <w:color w:val="FF0000"/>
          <w:u w:val="single"/>
          <w:lang w:eastAsia="ko-KR"/>
        </w:rPr>
        <w:t>i</w:t>
      </w:r>
      <w:r w:rsidRPr="004E5200">
        <w:rPr>
          <w:color w:val="FF0000"/>
          <w:u w:val="single"/>
          <w:lang w:eastAsia="ko-KR"/>
        </w:rPr>
        <w:t xml:space="preserve">f the selected Destination is associated </w:t>
      </w:r>
      <w:r>
        <w:rPr>
          <w:color w:val="FF0000"/>
          <w:u w:val="single"/>
          <w:lang w:eastAsia="ko-KR"/>
        </w:rPr>
        <w:t>to</w:t>
      </w:r>
      <w:r w:rsidRPr="004E5200">
        <w:rPr>
          <w:color w:val="FF0000"/>
          <w:u w:val="single"/>
          <w:lang w:eastAsia="ko-KR"/>
        </w:rPr>
        <w:t xml:space="preserve"> groupcast:</w:t>
      </w:r>
    </w:p>
    <w:p w14:paraId="3D3C7B1F" w14:textId="77777777" w:rsidR="004E5200" w:rsidRDefault="004E5200" w:rsidP="00906374">
      <w:pPr>
        <w:pStyle w:val="B3"/>
        <w:ind w:left="0" w:firstLine="0"/>
        <w:rPr>
          <w:color w:val="FF0000"/>
          <w:u w:val="single"/>
          <w:lang w:eastAsia="ko-KR"/>
        </w:rPr>
      </w:pPr>
    </w:p>
    <w:p w14:paraId="3EC8420E" w14:textId="4C7AE7E9" w:rsidR="0032229A" w:rsidRPr="004B063B" w:rsidRDefault="004E5200" w:rsidP="004E5200">
      <w:pPr>
        <w:pStyle w:val="B3"/>
        <w:ind w:left="567" w:firstLine="284"/>
        <w:rPr>
          <w:color w:val="FF0000"/>
          <w:u w:val="single"/>
          <w:lang w:eastAsia="ko-KR"/>
        </w:rPr>
      </w:pPr>
      <w:r>
        <w:rPr>
          <w:color w:val="FF0000"/>
          <w:u w:val="single"/>
          <w:lang w:eastAsia="ko-KR"/>
        </w:rPr>
        <w:lastRenderedPageBreak/>
        <w:t>3</w:t>
      </w:r>
      <w:r w:rsidR="0032229A" w:rsidRPr="004B063B">
        <w:rPr>
          <w:color w:val="FF0000"/>
          <w:u w:val="single"/>
          <w:lang w:eastAsia="ko-KR"/>
        </w:rPr>
        <w:t>&gt;</w:t>
      </w:r>
      <w:r w:rsidR="0032229A" w:rsidRPr="004B063B">
        <w:rPr>
          <w:color w:val="FF0000"/>
          <w:u w:val="single"/>
          <w:lang w:eastAsia="ko-KR"/>
        </w:rPr>
        <w:tab/>
      </w:r>
      <w:proofErr w:type="spellStart"/>
      <w:r w:rsidR="0032229A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32229A" w:rsidRPr="004B063B">
        <w:rPr>
          <w:color w:val="FF0000"/>
          <w:u w:val="single"/>
          <w:lang w:eastAsia="ko-KR"/>
        </w:rPr>
        <w:t xml:space="preserve"> is </w:t>
      </w:r>
      <w:r w:rsidR="00DC099D" w:rsidRPr="004B063B">
        <w:rPr>
          <w:color w:val="FF0000"/>
          <w:u w:val="single"/>
          <w:lang w:eastAsia="ko-KR"/>
        </w:rPr>
        <w:t xml:space="preserve">configured, if </w:t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configured for the highest priority logical channel satisfying the above conditions; or</w:t>
      </w:r>
    </w:p>
    <w:p w14:paraId="34D38C54" w14:textId="32DE6DC4" w:rsidR="00DC099D" w:rsidRPr="004B063B" w:rsidRDefault="004E5200" w:rsidP="004E5200">
      <w:pPr>
        <w:pStyle w:val="B2"/>
        <w:ind w:firstLine="0"/>
        <w:rPr>
          <w:noProof/>
          <w:color w:val="FF0000"/>
          <w:u w:val="single"/>
          <w:lang w:eastAsia="ko-KR"/>
        </w:rPr>
      </w:pPr>
      <w:r>
        <w:rPr>
          <w:color w:val="FF0000"/>
          <w:u w:val="single"/>
          <w:lang w:eastAsia="ko-KR"/>
        </w:rPr>
        <w:t>3</w:t>
      </w:r>
      <w:r w:rsidR="00DC099D" w:rsidRPr="004B063B">
        <w:rPr>
          <w:color w:val="FF0000"/>
          <w:u w:val="single"/>
          <w:lang w:eastAsia="ko-KR"/>
        </w:rPr>
        <w:t>&gt;</w:t>
      </w:r>
      <w:r w:rsidR="00DC099D" w:rsidRPr="004B063B">
        <w:rPr>
          <w:color w:val="FF0000"/>
          <w:u w:val="single"/>
          <w:lang w:eastAsia="ko-KR"/>
        </w:rPr>
        <w:tab/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not configured, if </w:t>
      </w:r>
      <w:proofErr w:type="spellStart"/>
      <w:r w:rsidR="00DC099D" w:rsidRPr="004B063B">
        <w:rPr>
          <w:i/>
          <w:color w:val="FF0000"/>
          <w:u w:val="single"/>
          <w:lang w:eastAsia="ko-KR"/>
        </w:rPr>
        <w:t>sl-TransRange</w:t>
      </w:r>
      <w:proofErr w:type="spellEnd"/>
      <w:r w:rsidR="00DC099D" w:rsidRPr="004B063B">
        <w:rPr>
          <w:color w:val="FF0000"/>
          <w:u w:val="single"/>
          <w:lang w:eastAsia="ko-KR"/>
        </w:rPr>
        <w:t xml:space="preserve"> is not configured for the highest priority logical channel satisfying the above conditions</w:t>
      </w:r>
      <w:r w:rsidR="00065471">
        <w:rPr>
          <w:color w:val="FF0000"/>
          <w:u w:val="single"/>
          <w:lang w:eastAsia="ko-KR"/>
        </w:rPr>
        <w:t>.</w:t>
      </w:r>
    </w:p>
    <w:p w14:paraId="32BB4FBA" w14:textId="77777777" w:rsidR="00DC099D" w:rsidRPr="00526D39" w:rsidRDefault="00DC099D" w:rsidP="00DC099D">
      <w:pPr>
        <w:pStyle w:val="B3"/>
        <w:ind w:left="0" w:firstLine="0"/>
        <w:rPr>
          <w:rFonts w:eastAsia="Malgun Gothic"/>
          <w:lang w:eastAsia="ko-KR"/>
        </w:rPr>
      </w:pPr>
    </w:p>
    <w:p w14:paraId="4156AA64" w14:textId="77777777" w:rsidR="00DC099D" w:rsidRPr="00526D39" w:rsidRDefault="00DC099D" w:rsidP="00DC099D">
      <w:pPr>
        <w:pStyle w:val="B2"/>
        <w:ind w:firstLine="0"/>
        <w:rPr>
          <w:noProof/>
          <w:lang w:eastAsia="ko-KR"/>
        </w:rPr>
      </w:pPr>
    </w:p>
    <w:p w14:paraId="2B853A5A" w14:textId="19D5EBEA" w:rsidR="0032229A" w:rsidRPr="00526D39" w:rsidRDefault="0032229A" w:rsidP="0032229A">
      <w:pPr>
        <w:pStyle w:val="B3"/>
        <w:ind w:left="0" w:firstLine="0"/>
        <w:rPr>
          <w:rFonts w:eastAsia="Malgun Gothic"/>
          <w:lang w:eastAsia="ko-KR"/>
        </w:rPr>
      </w:pPr>
    </w:p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6C9F1" w14:textId="77777777" w:rsidR="00E65BA8" w:rsidRDefault="00E65BA8">
      <w:r>
        <w:separator/>
      </w:r>
    </w:p>
  </w:endnote>
  <w:endnote w:type="continuationSeparator" w:id="0">
    <w:p w14:paraId="00E69400" w14:textId="77777777" w:rsidR="00E65BA8" w:rsidRDefault="00E6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A1A55" w14:textId="77777777" w:rsidR="00E65BA8" w:rsidRDefault="00E65BA8">
      <w:r>
        <w:separator/>
      </w:r>
    </w:p>
  </w:footnote>
  <w:footnote w:type="continuationSeparator" w:id="0">
    <w:p w14:paraId="28C11DCA" w14:textId="77777777" w:rsidR="00E65BA8" w:rsidRDefault="00E6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02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34C9F"/>
    <w:rsid w:val="000429F7"/>
    <w:rsid w:val="00043C0A"/>
    <w:rsid w:val="000470F5"/>
    <w:rsid w:val="000531DA"/>
    <w:rsid w:val="00053421"/>
    <w:rsid w:val="00057C72"/>
    <w:rsid w:val="00062DDF"/>
    <w:rsid w:val="0006464C"/>
    <w:rsid w:val="00065471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11E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4153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82A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2499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0706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60D7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229A"/>
    <w:rsid w:val="003225AA"/>
    <w:rsid w:val="00326EB9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579A2"/>
    <w:rsid w:val="00360533"/>
    <w:rsid w:val="003609EF"/>
    <w:rsid w:val="0036231A"/>
    <w:rsid w:val="00364941"/>
    <w:rsid w:val="0036642B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01D7"/>
    <w:rsid w:val="003C20A4"/>
    <w:rsid w:val="003C2181"/>
    <w:rsid w:val="003C2BAB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558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063B"/>
    <w:rsid w:val="004B18D2"/>
    <w:rsid w:val="004B75B7"/>
    <w:rsid w:val="004C15FB"/>
    <w:rsid w:val="004D5BD5"/>
    <w:rsid w:val="004D6825"/>
    <w:rsid w:val="004E3259"/>
    <w:rsid w:val="004E42C3"/>
    <w:rsid w:val="004E474B"/>
    <w:rsid w:val="004E5200"/>
    <w:rsid w:val="004E6B23"/>
    <w:rsid w:val="004E786E"/>
    <w:rsid w:val="00512CB6"/>
    <w:rsid w:val="0051385F"/>
    <w:rsid w:val="0051580D"/>
    <w:rsid w:val="005159D3"/>
    <w:rsid w:val="00517A38"/>
    <w:rsid w:val="005300B6"/>
    <w:rsid w:val="00532D53"/>
    <w:rsid w:val="00533373"/>
    <w:rsid w:val="00545A3A"/>
    <w:rsid w:val="00547111"/>
    <w:rsid w:val="00550804"/>
    <w:rsid w:val="005512E0"/>
    <w:rsid w:val="00551D0C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199C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297E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3D35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293"/>
    <w:rsid w:val="007C4E92"/>
    <w:rsid w:val="007C7346"/>
    <w:rsid w:val="007D1856"/>
    <w:rsid w:val="007D2429"/>
    <w:rsid w:val="007D482D"/>
    <w:rsid w:val="007D6A07"/>
    <w:rsid w:val="007D72C0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471DC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68E"/>
    <w:rsid w:val="008A1CB0"/>
    <w:rsid w:val="008A2161"/>
    <w:rsid w:val="008A45A6"/>
    <w:rsid w:val="008B078A"/>
    <w:rsid w:val="008B38EE"/>
    <w:rsid w:val="008B5327"/>
    <w:rsid w:val="008B58CD"/>
    <w:rsid w:val="008B6752"/>
    <w:rsid w:val="008D3FE4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06374"/>
    <w:rsid w:val="00912840"/>
    <w:rsid w:val="009148DE"/>
    <w:rsid w:val="00917DB5"/>
    <w:rsid w:val="00922C99"/>
    <w:rsid w:val="00924A30"/>
    <w:rsid w:val="00924CA1"/>
    <w:rsid w:val="00930E61"/>
    <w:rsid w:val="0093292A"/>
    <w:rsid w:val="009336DE"/>
    <w:rsid w:val="00933B2C"/>
    <w:rsid w:val="00935247"/>
    <w:rsid w:val="00937564"/>
    <w:rsid w:val="00942A1D"/>
    <w:rsid w:val="00947BE9"/>
    <w:rsid w:val="00957F81"/>
    <w:rsid w:val="00963878"/>
    <w:rsid w:val="00967BAF"/>
    <w:rsid w:val="00975EC2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97BEF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2D1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56A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3E85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1CB7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33B3C"/>
    <w:rsid w:val="00C42759"/>
    <w:rsid w:val="00C441E8"/>
    <w:rsid w:val="00C5061A"/>
    <w:rsid w:val="00C508BE"/>
    <w:rsid w:val="00C53486"/>
    <w:rsid w:val="00C53D11"/>
    <w:rsid w:val="00C6544C"/>
    <w:rsid w:val="00C65CEC"/>
    <w:rsid w:val="00C66BA2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1C26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2A8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66DB0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099D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BA8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0C6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qFormat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e32f50e1-6846-4d7d-ad60-ccd6877e6c5e"/>
    <ds:schemaRef ds:uri="http://schemas.openxmlformats.org/package/2006/metadata/core-properties"/>
    <ds:schemaRef ds:uri="http://www.w3.org/XML/1998/namespace"/>
    <ds:schemaRef ds:uri="5a888943-97ca-4c93-b605-714bb5e9e285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201562-590C-4E84-BB2A-388D02197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C2467-9244-404E-8A6A-DEDB604D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648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4</cp:revision>
  <cp:lastPrinted>1901-01-01T00:00:00Z</cp:lastPrinted>
  <dcterms:created xsi:type="dcterms:W3CDTF">2020-10-16T21:06:00Z</dcterms:created>
  <dcterms:modified xsi:type="dcterms:W3CDTF">2020-10-21T18:02:00Z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